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5E4EC" w14:textId="77777777" w:rsidR="00CC78C6" w:rsidRDefault="00CC78C6" w:rsidP="00CC78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RACHEFORD</w:t>
      </w:r>
      <w:r>
        <w:rPr>
          <w:rFonts w:ascii="Times New Roman" w:hAnsi="Times New Roman" w:cs="Times New Roman"/>
          <w:sz w:val="24"/>
          <w:szCs w:val="24"/>
        </w:rPr>
        <w:t xml:space="preserve">     (fl.1448)</w:t>
      </w:r>
    </w:p>
    <w:p w14:paraId="7F9BD552" w14:textId="77777777" w:rsidR="00CC78C6" w:rsidRDefault="00CC78C6" w:rsidP="00CC78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Ostler.</w:t>
      </w:r>
    </w:p>
    <w:p w14:paraId="1853B5B5" w14:textId="77777777" w:rsidR="00CC78C6" w:rsidRDefault="00CC78C6" w:rsidP="00CC78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6EB19A" w14:textId="77777777" w:rsidR="00CC78C6" w:rsidRDefault="00CC78C6" w:rsidP="00CC78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A03A69" w14:textId="77777777" w:rsidR="00CC78C6" w:rsidRDefault="00CC78C6" w:rsidP="00CC78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1448</w:t>
      </w:r>
      <w:r>
        <w:rPr>
          <w:rFonts w:ascii="Times New Roman" w:hAnsi="Times New Roman" w:cs="Times New Roman"/>
          <w:sz w:val="24"/>
          <w:szCs w:val="24"/>
        </w:rPr>
        <w:tab/>
        <w:t>Robert Hopton(q.v.) brought a plaint of trespass and assault against him,</w:t>
      </w:r>
    </w:p>
    <w:p w14:paraId="38EDA357" w14:textId="77777777" w:rsidR="00CC78C6" w:rsidRDefault="00CC78C6" w:rsidP="00CC78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Lawrence Herde of London, armourer(q.v.), Robert </w:t>
      </w:r>
      <w:r>
        <w:rPr>
          <w:rFonts w:ascii="Times New Roman" w:hAnsi="Times New Roman" w:cs="Times New Roman"/>
          <w:sz w:val="24"/>
          <w:szCs w:val="24"/>
        </w:rPr>
        <w:tab/>
        <w:t xml:space="preserve">Graft of London, </w:t>
      </w:r>
    </w:p>
    <w:p w14:paraId="0FA0083D" w14:textId="77777777" w:rsidR="00CC78C6" w:rsidRDefault="00CC78C6" w:rsidP="00CC78C6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salter(q.v.), Richard Shargot of London, armourer(q.v.), John Baron of </w:t>
      </w:r>
    </w:p>
    <w:p w14:paraId="0968D884" w14:textId="77777777" w:rsidR="00CC78C6" w:rsidRDefault="00CC78C6" w:rsidP="00CC78C6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London, tailor(q.v.), and Richard Walssh of London, baker(q.v.).</w:t>
      </w:r>
    </w:p>
    <w:p w14:paraId="1646F6F4" w14:textId="77777777" w:rsidR="00CC78C6" w:rsidRDefault="00CC78C6" w:rsidP="00CC78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965E1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https://waalt.uh.edu/index.php/CP40/748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B7CAE8E" w14:textId="77777777" w:rsidR="00CC78C6" w:rsidRDefault="00CC78C6" w:rsidP="00CC78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1448</w:t>
      </w:r>
      <w:r>
        <w:rPr>
          <w:rFonts w:ascii="Times New Roman" w:hAnsi="Times New Roman" w:cs="Times New Roman"/>
          <w:sz w:val="24"/>
          <w:szCs w:val="24"/>
        </w:rPr>
        <w:tab/>
        <w:t>Robert Hopton(q.v.), John Restall(q.v.) and Tasse Elywold(q.v.) brought a</w:t>
      </w:r>
    </w:p>
    <w:p w14:paraId="3941551A" w14:textId="77777777" w:rsidR="00CC78C6" w:rsidRDefault="00CC78C6" w:rsidP="00CC78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plaint of trespass against him, John Chargot of London, armourer(q.v.),</w:t>
      </w:r>
    </w:p>
    <w:p w14:paraId="1A6AA648" w14:textId="77777777" w:rsidR="00CC78C6" w:rsidRDefault="00CC78C6" w:rsidP="00CC78C6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Lawrence Herde of London(q.v.), John Baron of London, tailor(q.v.), John Hardyng of London, skinner(q.v.) and Robert Graft of London, salter(q.v.).</w:t>
      </w:r>
    </w:p>
    <w:p w14:paraId="0879D7D9" w14:textId="60FC4A28" w:rsidR="00CC78C6" w:rsidRDefault="00CC78C6" w:rsidP="00CC78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7" w:history="1">
        <w:r w:rsidRPr="00F965E1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https://waalt.uh.edu/index.php/CP40/748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C7F1763" w14:textId="77777777" w:rsidR="003C6436" w:rsidRDefault="003C6436" w:rsidP="003C64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1448</w:t>
      </w:r>
      <w:r>
        <w:rPr>
          <w:rFonts w:ascii="Times New Roman" w:hAnsi="Times New Roman" w:cs="Times New Roman"/>
          <w:sz w:val="24"/>
          <w:szCs w:val="24"/>
        </w:rPr>
        <w:tab/>
        <w:t>John Shotford(q.v.) brought a plaint of debt against him and 8 others.</w:t>
      </w:r>
    </w:p>
    <w:p w14:paraId="12B12508" w14:textId="77777777" w:rsidR="003C6436" w:rsidRDefault="003C6436" w:rsidP="003C64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8" w:history="1">
        <w:r w:rsidRPr="00F965E1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https://waalt.uh.edu/index.php/CP40/748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9B5BF77" w14:textId="77777777" w:rsidR="003C6436" w:rsidRDefault="003C6436" w:rsidP="00CC78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5A6271" w14:textId="77777777" w:rsidR="00CC78C6" w:rsidRDefault="00CC78C6" w:rsidP="00CC78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7F7540" w14:textId="77777777" w:rsidR="00CC78C6" w:rsidRDefault="00CC78C6" w:rsidP="00CC78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C1D6D1" w14:textId="64424351" w:rsidR="00CC78C6" w:rsidRDefault="00CC78C6" w:rsidP="00CC78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May 2022</w:t>
      </w:r>
    </w:p>
    <w:p w14:paraId="5D1D559D" w14:textId="45BC855C" w:rsidR="003C6436" w:rsidRDefault="003C6436" w:rsidP="00CC78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May 2022</w:t>
      </w:r>
    </w:p>
    <w:p w14:paraId="35CDB54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D0134" w14:textId="77777777" w:rsidR="00CC78C6" w:rsidRDefault="00CC78C6" w:rsidP="009139A6">
      <w:r>
        <w:separator/>
      </w:r>
    </w:p>
  </w:endnote>
  <w:endnote w:type="continuationSeparator" w:id="0">
    <w:p w14:paraId="0CF28251" w14:textId="77777777" w:rsidR="00CC78C6" w:rsidRDefault="00CC78C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F6CE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08A9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7608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FFEB8" w14:textId="77777777" w:rsidR="00CC78C6" w:rsidRDefault="00CC78C6" w:rsidP="009139A6">
      <w:r>
        <w:separator/>
      </w:r>
    </w:p>
  </w:footnote>
  <w:footnote w:type="continuationSeparator" w:id="0">
    <w:p w14:paraId="59B27F55" w14:textId="77777777" w:rsidR="00CC78C6" w:rsidRDefault="00CC78C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326C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92F0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C18D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C6"/>
    <w:rsid w:val="000666E0"/>
    <w:rsid w:val="002510B7"/>
    <w:rsid w:val="003C6436"/>
    <w:rsid w:val="005C130B"/>
    <w:rsid w:val="00826F5C"/>
    <w:rsid w:val="009139A6"/>
    <w:rsid w:val="009448BB"/>
    <w:rsid w:val="00A3176C"/>
    <w:rsid w:val="00AE65F8"/>
    <w:rsid w:val="00BA00AB"/>
    <w:rsid w:val="00CB4ED9"/>
    <w:rsid w:val="00CC78C6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593B3"/>
  <w15:chartTrackingRefBased/>
  <w15:docId w15:val="{70B59996-7F79-4C11-A743-F0F99587A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C78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aalt.uh.edu/index.php/CP40/748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/748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2022-05-22T20:31:00Z</dcterms:created>
  <dcterms:modified xsi:type="dcterms:W3CDTF">2022-05-23T14:33:00Z</dcterms:modified>
</cp:coreProperties>
</file>